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5D474829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0645C6">
        <w:rPr>
          <w:rFonts w:ascii="Calibri" w:eastAsia="Calibri" w:hAnsi="Calibri" w:cs="Times New Roman"/>
          <w:sz w:val="22"/>
          <w:szCs w:val="22"/>
          <w:lang w:eastAsia="en-US"/>
        </w:rPr>
        <w:t>17</w:t>
      </w:r>
    </w:p>
    <w:p w14:paraId="10D1163C" w14:textId="4C2EC74D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D739D6" w:rsidRPr="00D739D6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D739D6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C19B5" w:rsidRPr="004C19B5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44EEFA3B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A81BFE">
        <w:rPr>
          <w:rFonts w:ascii="Calibri" w:hAnsi="Calibri" w:cs="Calibri"/>
          <w:sz w:val="22"/>
          <w:szCs w:val="22"/>
        </w:rPr>
        <w:t>OIJN-</w:t>
      </w:r>
      <w:r w:rsidR="00F768FC" w:rsidRPr="00E4188D">
        <w:rPr>
          <w:rFonts w:ascii="Calibri" w:hAnsi="Calibri" w:cs="Calibri"/>
          <w:bCs/>
          <w:sz w:val="22"/>
          <w:szCs w:val="22"/>
        </w:rPr>
        <w:t>SKU-ZDR-</w:t>
      </w:r>
      <w:r w:rsidR="00927A09">
        <w:rPr>
          <w:rFonts w:ascii="Calibri" w:hAnsi="Calibri" w:cs="Calibri"/>
          <w:bCs/>
          <w:sz w:val="22"/>
          <w:szCs w:val="22"/>
        </w:rPr>
        <w:t>17</w:t>
      </w:r>
      <w:r w:rsidR="00F768FC" w:rsidRPr="00E4188D">
        <w:rPr>
          <w:rFonts w:ascii="Calibri" w:hAnsi="Calibri" w:cs="Calibri"/>
          <w:bCs/>
          <w:sz w:val="22"/>
          <w:szCs w:val="22"/>
        </w:rPr>
        <w:t>-0</w:t>
      </w:r>
      <w:r w:rsidR="00927A09">
        <w:rPr>
          <w:rFonts w:ascii="Calibri" w:hAnsi="Calibri" w:cs="Calibri"/>
          <w:bCs/>
          <w:sz w:val="22"/>
          <w:szCs w:val="22"/>
        </w:rPr>
        <w:t>0</w:t>
      </w:r>
      <w:r w:rsidR="00F768FC" w:rsidRPr="00E4188D">
        <w:rPr>
          <w:rFonts w:ascii="Calibri" w:hAnsi="Calibri" w:cs="Calibri"/>
          <w:bCs/>
          <w:sz w:val="22"/>
          <w:szCs w:val="22"/>
        </w:rPr>
        <w:t>3/2</w:t>
      </w:r>
      <w:r w:rsidR="00927A09">
        <w:rPr>
          <w:rFonts w:ascii="Calibri" w:hAnsi="Calibri" w:cs="Calibri"/>
          <w:bCs/>
          <w:sz w:val="22"/>
          <w:szCs w:val="22"/>
        </w:rPr>
        <w:t>3</w:t>
      </w:r>
      <w:r w:rsidR="00F768FC" w:rsidRPr="00E4188D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6816F7E0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>toritve izvajanja nalog imenovanih zdravnikov, zdravnikov članov zdravstvene komisije in zdravnikov izvedencev</w:t>
      </w:r>
      <w:bookmarkEnd w:id="3"/>
      <w:r w:rsidR="007B39D9" w:rsidRPr="007B39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30C2F122" w14:textId="302E3A54" w:rsidR="00A81BFE" w:rsidRPr="00A81BFE" w:rsidRDefault="00A81BFE" w:rsidP="00A81BFE">
      <w:pPr>
        <w:widowControl w:val="0"/>
        <w:suppressAutoHyphens/>
        <w:spacing w:after="200" w:line="276" w:lineRule="auto"/>
        <w:jc w:val="both"/>
        <w:rPr>
          <w:rFonts w:ascii="Calibri" w:eastAsia="Calibri" w:hAnsi="Calibri" w:cs="Calibri"/>
          <w:kern w:val="1"/>
          <w:sz w:val="22"/>
          <w:szCs w:val="22"/>
          <w:lang w:val="en-GB" w:eastAsia="ar-SA"/>
        </w:rPr>
      </w:pPr>
      <w:bookmarkStart w:id="5" w:name="_Hlk124240304"/>
      <w:proofErr w:type="spellStart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Predmet</w:t>
      </w:r>
      <w:proofErr w:type="spellEnd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proofErr w:type="spellStart"/>
      <w:r w:rsidR="006C599D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javnega</w:t>
      </w:r>
      <w:proofErr w:type="spellEnd"/>
      <w:r w:rsidR="006C599D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r w:rsidR="006C599D">
        <w:rPr>
          <w:rFonts w:ascii="Calibri" w:hAnsi="Calibri" w:cs="Calibri"/>
          <w:bCs/>
          <w:sz w:val="22"/>
          <w:szCs w:val="22"/>
        </w:rPr>
        <w:t xml:space="preserve">naročila so upravne in svetovalne storitve zdravnikov za potrebe ZZZS v letih 2023-2024, in sicer storitve izvajanja nalog imenovanega zdravnika iz 81. člena </w:t>
      </w:r>
      <w:r w:rsidR="006C599D" w:rsidRPr="00E53310">
        <w:rPr>
          <w:rFonts w:ascii="Calibri" w:hAnsi="Calibri" w:cs="Calibri"/>
          <w:bCs/>
          <w:sz w:val="22"/>
          <w:szCs w:val="22"/>
        </w:rPr>
        <w:t>Zakon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6C599D" w:rsidRPr="00E53310">
        <w:rPr>
          <w:rFonts w:ascii="Calibri" w:hAnsi="Calibri" w:cs="Calibri"/>
          <w:bCs/>
          <w:sz w:val="22"/>
          <w:szCs w:val="22"/>
        </w:rPr>
        <w:t xml:space="preserve"> o zdravstvenem varstvu in zdravstvenem zavarovanju (Uradni list RS, št. 72/06</w:t>
      </w:r>
      <w:r w:rsidR="006C599D" w:rsidRPr="00E53310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bookmarkStart w:id="6" w:name="_Hlk124507138"/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</w:t>
      </w:r>
      <w:r w:rsidR="006C599D"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, v nadaljevanju tudi kot: »</w:t>
      </w:r>
      <w:r w:rsidR="006C599D">
        <w:rPr>
          <w:rFonts w:asciiTheme="minorHAnsi" w:eastAsiaTheme="minorHAnsi" w:hAnsiTheme="minorHAnsi" w:cstheme="minorHAnsi"/>
          <w:sz w:val="22"/>
          <w:szCs w:val="22"/>
          <w:lang w:eastAsia="en-US"/>
        </w:rPr>
        <w:t>ZZVZZ</w:t>
      </w:r>
      <w:r w:rsidR="006C599D"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«</w:t>
      </w:r>
      <w:r w:rsidR="006C599D" w:rsidRPr="000F6A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)</w:t>
      </w:r>
      <w:bookmarkEnd w:id="6"/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izvajanja nalog zdravnika - člana zdravstvene komisije iz 82. člena ZZVZZ, izvajanje nalog zdravnika izvedenca iz 258. člena 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obveznega zdravstvenega zavarovanja (Uradni list RS, št. 79/94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spremembami, v nadaljevanju tudi kot: »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OZZ</w:t>
      </w:r>
      <w:r w:rsidR="006C599D"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«)</w:t>
      </w:r>
      <w:r w:rsidR="006C599D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ki poda izvedensko mnenje na zahtevo uradne osebe ZZZS, ko ta odloča na podlagi 81., 82. ali 84. člena ZZVZZ ali v primeru izjemnih odobritev na podlagi tretjega odstavka 259. člena Pravila </w:t>
      </w:r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OZZ. </w:t>
      </w:r>
      <w:bookmarkEnd w:id="5"/>
    </w:p>
    <w:p w14:paraId="13DC9680" w14:textId="710F961A" w:rsidR="006D1626" w:rsidRPr="00164C71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7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23A34B93" w:rsidR="00023297" w:rsidRPr="00164C71" w:rsidRDefault="00FF2145" w:rsidP="00BC7343">
      <w:pPr>
        <w:spacing w:after="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bookmarkStart w:id="9" w:name="_Hlk21502706"/>
      <w:bookmarkEnd w:id="7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166956">
        <w:rPr>
          <w:rFonts w:ascii="Calibri" w:hAnsi="Calibri" w:cs="Calibri"/>
          <w:b/>
          <w:color w:val="000000" w:themeColor="text1"/>
          <w:sz w:val="22"/>
          <w:szCs w:val="22"/>
        </w:rPr>
        <w:t>8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158F1" w:rsidRPr="00164C71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6C52C8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10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0923915B" w:rsidR="000517BB" w:rsidRPr="00164C71" w:rsidRDefault="00CD547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22031852"/>
      <w:bookmarkStart w:id="12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A81B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Novo mesto </w:t>
      </w:r>
      <w:r w:rsidR="00364B3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09F14CFF" w:rsidR="00364B3F" w:rsidRPr="00164C71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6275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OE K</w:t>
      </w:r>
      <w:r w:rsidR="00F768FC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oper</w:t>
      </w:r>
      <w:r w:rsidR="0034476E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301DE7FF" w:rsidR="00364B3F" w:rsidRPr="00164C71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4476E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A81B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Murska Sobota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21B678DA" w14:textId="1FBEE4A5" w:rsidR="00A73291" w:rsidRPr="00164C71" w:rsidRDefault="00A73291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4: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Celje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53ED44D3" w14:textId="31091C07" w:rsidR="00701999" w:rsidRPr="00164C71" w:rsidRDefault="0070199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A73291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OE </w:t>
      </w:r>
      <w:r w:rsidR="00A81B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Kranj</w:t>
      </w:r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naloge imenovanega zdravnika in zdravnika izvedenca</w:t>
      </w:r>
    </w:p>
    <w:p w14:paraId="25E36CFE" w14:textId="5252164F" w:rsidR="0062606B" w:rsidRPr="00166956" w:rsidRDefault="00220750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End w:id="8"/>
      <w:bookmarkEnd w:id="10"/>
      <w:bookmarkEnd w:id="11"/>
      <w:bookmarkEnd w:id="12"/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CA71AF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OE </w:t>
      </w:r>
      <w:r w:rsidR="00A81B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Ljubljana</w:t>
      </w:r>
      <w:r w:rsidR="00CA71AF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Start w:id="13" w:name="_Hlk115349382"/>
      <w:r w:rsidR="00CA71AF"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naloge </w:t>
      </w:r>
      <w:bookmarkEnd w:id="13"/>
      <w:r w:rsidR="00A81B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imenovanega zdravnika in zdravnika izvedenca</w:t>
      </w:r>
    </w:p>
    <w:p w14:paraId="322EA4B9" w14:textId="01524B67" w:rsidR="00166956" w:rsidRPr="00164C71" w:rsidRDefault="00166956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F6448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OE Krško </w:t>
      </w:r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naloge 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imenovanega zdravnika in zdravnika izvedenca</w:t>
      </w:r>
    </w:p>
    <w:p w14:paraId="0ECE2831" w14:textId="60896A35" w:rsidR="00742120" w:rsidRPr="00164C71" w:rsidRDefault="00742120" w:rsidP="006C599D">
      <w:pPr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8" w:hanging="284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F6448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8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Direkcija POPMP </w:t>
      </w:r>
      <w:r w:rsidR="00A81B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zdravnika-člana zdrav. komisije in zdravnika izvedenca</w:t>
      </w:r>
    </w:p>
    <w:p w14:paraId="7EE1D960" w14:textId="778BAA6D" w:rsidR="00A00C46" w:rsidRPr="00AA44BE" w:rsidRDefault="00AA44BE" w:rsidP="006C599D">
      <w:pPr>
        <w:spacing w:before="24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</w:t>
      </w:r>
      <w:proofErr w:type="spellStart"/>
      <w:r w:rsidR="006C599D">
        <w:rPr>
          <w:rFonts w:ascii="Calibri" w:hAnsi="Calibri" w:cs="Calibri"/>
          <w:bCs/>
          <w:sz w:val="22"/>
          <w:szCs w:val="22"/>
        </w:rPr>
        <w:t>Prijavavnem</w:t>
      </w:r>
      <w:proofErr w:type="spellEnd"/>
      <w:r w:rsidR="006C599D">
        <w:rPr>
          <w:rFonts w:ascii="Calibri" w:hAnsi="Calibri" w:cs="Calibri"/>
          <w:bCs/>
          <w:sz w:val="22"/>
          <w:szCs w:val="22"/>
        </w:rPr>
        <w:t xml:space="preserve"> obrazcu«)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 xml:space="preserve">ponudi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izvajanj</w:t>
      </w:r>
      <w:r w:rsidR="00C84116">
        <w:rPr>
          <w:rFonts w:ascii="Calibri" w:hAnsi="Calibri" w:cs="Calibri"/>
          <w:bCs/>
          <w:sz w:val="22"/>
          <w:szCs w:val="22"/>
        </w:rPr>
        <w:t>a</w:t>
      </w:r>
      <w:r w:rsidRPr="00AA44BE">
        <w:rPr>
          <w:rFonts w:ascii="Calibri" w:hAnsi="Calibri" w:cs="Calibri"/>
          <w:bCs/>
          <w:sz w:val="22"/>
          <w:szCs w:val="22"/>
        </w:rPr>
        <w:t xml:space="preserve"> nalog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501D1E8A" w14:textId="2E676D38" w:rsidR="00D063DC" w:rsidRPr="00164C71" w:rsidRDefault="00D063DC" w:rsidP="00ED702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84116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od</w:t>
      </w:r>
      <w:r w:rsidR="00C8411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Sklopov </w:t>
      </w:r>
      <w:r w:rsidR="002B1B49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</w:t>
      </w:r>
      <w:r w:rsidR="00C8411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Sklopa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66956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="00C84116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DDFC0D1" w14:textId="77777777" w:rsidR="00A87F96" w:rsidRPr="00164C71" w:rsidRDefault="00A87F96" w:rsidP="00456D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D3804F" w14:textId="5FCC3253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245DE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5"/>
    <w:p w14:paraId="2360BFBA" w14:textId="2EF5D34B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</w:t>
      </w:r>
      <w:proofErr w:type="spellStart"/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izobrazbi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</w:t>
      </w:r>
      <w:proofErr w:type="spellEnd"/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7" w:name="_Hlk55821794"/>
      <w:bookmarkStart w:id="18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7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8"/>
    </w:p>
    <w:p w14:paraId="53FC3789" w14:textId="5C8C24E5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, zdravnika člana zdravstvene komisije, 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9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20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9"/>
    <w:bookmarkEnd w:id="20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5"/>
      <w:bookmarkEnd w:id="9"/>
      <w:bookmarkEnd w:id="14"/>
      <w:bookmarkEnd w:id="16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1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692088A0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lastRenderedPageBreak/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>do vključno</w:t>
      </w:r>
      <w:r w:rsidR="00216FDC" w:rsidRPr="00D739D6">
        <w:rPr>
          <w:rFonts w:asciiTheme="minorHAnsi" w:hAnsiTheme="minorHAnsi"/>
          <w:b/>
          <w:sz w:val="22"/>
          <w:szCs w:val="22"/>
        </w:rPr>
        <w:t xml:space="preserve"> </w:t>
      </w:r>
      <w:r w:rsidR="00D739D6" w:rsidRPr="00D739D6">
        <w:rPr>
          <w:rFonts w:asciiTheme="minorHAnsi" w:hAnsiTheme="minorHAnsi"/>
          <w:b/>
          <w:sz w:val="22"/>
          <w:szCs w:val="22"/>
        </w:rPr>
        <w:t>3</w:t>
      </w:r>
      <w:r w:rsidR="00BF1A61" w:rsidRPr="00D739D6">
        <w:rPr>
          <w:rFonts w:asciiTheme="minorHAnsi" w:hAnsiTheme="minorHAnsi"/>
          <w:b/>
          <w:sz w:val="22"/>
          <w:szCs w:val="22"/>
        </w:rPr>
        <w:t>.</w:t>
      </w:r>
      <w:r w:rsidR="00D739D6" w:rsidRPr="00D739D6">
        <w:rPr>
          <w:rFonts w:asciiTheme="minorHAnsi" w:hAnsiTheme="minorHAnsi"/>
          <w:b/>
          <w:sz w:val="22"/>
          <w:szCs w:val="22"/>
        </w:rPr>
        <w:t>2</w:t>
      </w:r>
      <w:r w:rsidR="00BF1A61" w:rsidRPr="00D739D6">
        <w:rPr>
          <w:rFonts w:asciiTheme="minorHAnsi" w:hAnsiTheme="minorHAnsi"/>
          <w:b/>
          <w:sz w:val="22"/>
          <w:szCs w:val="22"/>
        </w:rPr>
        <w:t>.2023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1B4CA0F7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>najkasneje do</w:t>
      </w:r>
      <w:r w:rsidR="00186921" w:rsidRPr="00D739D6">
        <w:rPr>
          <w:rFonts w:asciiTheme="minorHAnsi" w:hAnsiTheme="minorHAnsi"/>
          <w:sz w:val="22"/>
          <w:szCs w:val="22"/>
        </w:rPr>
        <w:t xml:space="preserve"> </w:t>
      </w:r>
      <w:r w:rsidR="00D739D6" w:rsidRPr="00D739D6">
        <w:rPr>
          <w:rFonts w:ascii="Calibri" w:hAnsi="Calibri" w:cs="Calibri"/>
          <w:b/>
          <w:sz w:val="22"/>
          <w:szCs w:val="22"/>
        </w:rPr>
        <w:t>7</w:t>
      </w:r>
      <w:r w:rsidR="00186921" w:rsidRPr="00D739D6">
        <w:rPr>
          <w:rFonts w:ascii="Calibri" w:hAnsi="Calibri" w:cs="Calibri"/>
          <w:b/>
          <w:sz w:val="22"/>
          <w:szCs w:val="22"/>
        </w:rPr>
        <w:t>.</w:t>
      </w:r>
      <w:r w:rsidR="00A04826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D739D6" w:rsidRPr="00D739D6">
        <w:rPr>
          <w:rFonts w:ascii="Calibri" w:hAnsi="Calibri" w:cs="Calibri"/>
          <w:b/>
          <w:sz w:val="22"/>
          <w:szCs w:val="22"/>
        </w:rPr>
        <w:t>2</w:t>
      </w:r>
      <w:r w:rsidR="00BF1A61" w:rsidRPr="00D739D6">
        <w:rPr>
          <w:rFonts w:ascii="Calibri" w:hAnsi="Calibri" w:cs="Calibri"/>
          <w:b/>
          <w:sz w:val="22"/>
          <w:szCs w:val="22"/>
        </w:rPr>
        <w:t>.2023</w:t>
      </w:r>
      <w:r w:rsidR="004D1927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1025C8" w:rsidRPr="00164C71" w14:paraId="2D67ACE1" w14:textId="77777777" w:rsidTr="00166956">
        <w:trPr>
          <w:trHeight w:val="315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1025C8" w:rsidRPr="00164C71" w14:paraId="41EEDC81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C81D229" w:rsidR="001025C8" w:rsidRPr="00164C71" w:rsidRDefault="00BF1A61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Novo mesto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552E7D76" w:rsidR="00245DEF" w:rsidRPr="00164C71" w:rsidRDefault="00BF1A61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Mojca </w:t>
            </w: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Staršek</w:t>
            </w:r>
            <w:proofErr w:type="spellEnd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Dodig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21A3" w14:textId="51D03897" w:rsidR="00245DEF" w:rsidRDefault="00ED3C0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935DA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7) 39 33 505</w:t>
            </w:r>
          </w:p>
          <w:p w14:paraId="261D0252" w14:textId="40ECEA2E" w:rsidR="00935DA0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030 460 503</w:t>
            </w:r>
          </w:p>
        </w:tc>
      </w:tr>
      <w:tr w:rsidR="00631E2E" w:rsidRPr="00164C71" w14:paraId="48B667AE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1D1B" w14:textId="756C691A" w:rsidR="00631E2E" w:rsidRPr="00164C71" w:rsidRDefault="00631E2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38EC" w14:textId="2EAC8BB6" w:rsidR="000C15DD" w:rsidRPr="00164C71" w:rsidRDefault="00ED3C0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A4B4" w14:textId="4752A608" w:rsidR="00ED3C09" w:rsidRPr="00164C71" w:rsidRDefault="00ED3C0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</w:tr>
      <w:tr w:rsidR="001025C8" w:rsidRPr="00164C71" w14:paraId="156C5F15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5355" w14:textId="207D96A7" w:rsidR="001025C8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Murska Sobota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A48A" w14:textId="507C0918" w:rsidR="001025C8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B5159">
              <w:rPr>
                <w:rFonts w:asciiTheme="minorHAnsi" w:hAnsiTheme="minorHAnsi" w:cstheme="minorHAnsi"/>
                <w:sz w:val="22"/>
                <w:szCs w:val="22"/>
              </w:rPr>
              <w:t xml:space="preserve">Breda </w:t>
            </w:r>
            <w:proofErr w:type="spellStart"/>
            <w:r w:rsidRPr="005B51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ü</w:t>
            </w:r>
            <w:r w:rsidRPr="005B515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proofErr w:type="spellEnd"/>
            <w:r w:rsidRPr="005B5159">
              <w:rPr>
                <w:rFonts w:asciiTheme="minorHAnsi" w:hAnsiTheme="minorHAnsi" w:cstheme="minorHAnsi"/>
                <w:sz w:val="22"/>
                <w:szCs w:val="22"/>
              </w:rPr>
              <w:t xml:space="preserve"> Cifer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E652" w14:textId="6AA81607" w:rsidR="001025C8" w:rsidRPr="00164C71" w:rsidRDefault="00BA5CE2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935DA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="00935DA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53 61 524</w:t>
            </w:r>
          </w:p>
          <w:p w14:paraId="2FCE38F8" w14:textId="2C073867" w:rsidR="00BA5CE2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041 900 196</w:t>
            </w:r>
          </w:p>
        </w:tc>
      </w:tr>
      <w:tr w:rsidR="0041011E" w:rsidRPr="00164C71" w14:paraId="21649EED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A8C27" w14:textId="0E304992" w:rsidR="0041011E" w:rsidRDefault="0041011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Celje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8158" w14:textId="61BD54C3" w:rsidR="0041011E" w:rsidRPr="005B5159" w:rsidRDefault="0041011E" w:rsidP="00BC54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Helenca Marija Benkovič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04461" w14:textId="77777777" w:rsidR="0041011E" w:rsidRDefault="0041011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02 363</w:t>
            </w:r>
          </w:p>
          <w:p w14:paraId="2261EA42" w14:textId="4341D352" w:rsidR="0041011E" w:rsidRPr="00164C71" w:rsidRDefault="0041011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031 255 152</w:t>
            </w:r>
          </w:p>
        </w:tc>
      </w:tr>
      <w:tr w:rsidR="00085EDB" w:rsidRPr="00164C71" w14:paraId="63CB7F36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1482B606" w:rsidR="00085EDB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Kranj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28B8C148" w:rsidR="00085EDB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Nataša </w:t>
            </w: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Küs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694FD" w14:textId="77777777" w:rsidR="00085EDB" w:rsidRDefault="00ED3C0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23 70 303</w:t>
            </w:r>
          </w:p>
          <w:p w14:paraId="4E671633" w14:textId="4E19645B" w:rsidR="0041011E" w:rsidRPr="00164C71" w:rsidRDefault="0041011E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031 790 233</w:t>
            </w:r>
          </w:p>
        </w:tc>
      </w:tr>
      <w:tr w:rsidR="001025C8" w:rsidRPr="00164C71" w14:paraId="2A8EBB31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6C10" w14:textId="7A1970F4" w:rsidR="001025C8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8DF0" w14:textId="3629D30C" w:rsidR="00631E2E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24C2" w14:textId="738FEFE8" w:rsidR="001025C8" w:rsidRPr="0041011E" w:rsidRDefault="0041011E" w:rsidP="00BC548E">
            <w:pPr>
              <w:pStyle w:val="Odstavekseznama"/>
              <w:numPr>
                <w:ilvl w:val="0"/>
                <w:numId w:val="34"/>
              </w:numPr>
              <w:ind w:left="49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30 77 707</w:t>
            </w:r>
          </w:p>
          <w:p w14:paraId="6D9FE7DB" w14:textId="38943A3B" w:rsidR="0041011E" w:rsidRPr="0041011E" w:rsidRDefault="0041011E" w:rsidP="00BC548E">
            <w:pPr>
              <w:pStyle w:val="Odstavekseznama"/>
              <w:ind w:left="73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040 513 057</w:t>
            </w:r>
          </w:p>
        </w:tc>
      </w:tr>
      <w:tr w:rsidR="00166956" w:rsidRPr="00164C71" w14:paraId="42D7B325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3475" w14:textId="477BEFE8" w:rsidR="00166956" w:rsidRDefault="00166956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Krško 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4DC3" w14:textId="2BA1E9E7" w:rsidR="00166956" w:rsidRDefault="00166956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Aleksandra Strniša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F3F74" w14:textId="7E9773E4" w:rsidR="00166956" w:rsidRDefault="00166956" w:rsidP="00166956">
            <w:pPr>
              <w:pStyle w:val="Odstavekseznama"/>
              <w:ind w:left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                   (07) 49 02 452 </w:t>
            </w:r>
          </w:p>
          <w:p w14:paraId="52F602D6" w14:textId="495695A1" w:rsidR="00166956" w:rsidRPr="00166956" w:rsidRDefault="00166956" w:rsidP="00166956">
            <w:pPr>
              <w:pStyle w:val="Odstavekseznama"/>
              <w:ind w:left="108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030 487 765</w:t>
            </w:r>
          </w:p>
        </w:tc>
      </w:tr>
      <w:tr w:rsidR="00742120" w:rsidRPr="00164C71" w14:paraId="53F042B2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FF2A" w14:textId="18E93BD5" w:rsidR="00742120" w:rsidRPr="00164C71" w:rsidRDefault="0074212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D4FD" w14:textId="3E2BE4E8" w:rsidR="00742120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DA282" w14:textId="31F0570F" w:rsidR="00742120" w:rsidRPr="00164C71" w:rsidRDefault="00164C71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</w:t>
            </w:r>
            <w:r w:rsidR="0041011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45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0D626641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739D6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7</w:t>
      </w:r>
      <w:r w:rsidR="0041011E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D739D6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</w:t>
      </w:r>
      <w:r w:rsidR="0041011E" w:rsidRPr="00D739D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.2</w:t>
      </w:r>
      <w:r w:rsidR="0041011E" w:rsidRPr="008E58B2">
        <w:rPr>
          <w:rFonts w:ascii="Calibri" w:eastAsia="Calibri" w:hAnsi="Calibri" w:cs="Calibri"/>
          <w:b/>
          <w:bCs/>
          <w:sz w:val="22"/>
          <w:szCs w:val="22"/>
          <w:lang w:eastAsia="en-US"/>
        </w:rPr>
        <w:t>023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3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7BB0E21A" w:rsidR="00B85336" w:rsidRPr="00E4188D" w:rsidRDefault="00B85336" w:rsidP="00CC390B">
      <w:pPr>
        <w:spacing w:after="120"/>
        <w:ind w:left="567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164C71">
        <w:rPr>
          <w:rFonts w:ascii="Calibri" w:hAnsi="Calibri"/>
          <w:color w:val="00B050"/>
          <w:sz w:val="22"/>
          <w:szCs w:val="22"/>
        </w:rPr>
        <w:t>Pri sklopih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od</w:t>
      </w:r>
      <w:r w:rsidRPr="00164C71">
        <w:rPr>
          <w:rFonts w:ascii="Calibri" w:hAnsi="Calibri"/>
          <w:color w:val="00B050"/>
          <w:sz w:val="22"/>
          <w:szCs w:val="22"/>
        </w:rPr>
        <w:t xml:space="preserve"> </w:t>
      </w:r>
      <w:bookmarkStart w:id="24" w:name="_Hlk22045086"/>
      <w:r w:rsidRPr="00164C71">
        <w:rPr>
          <w:rFonts w:ascii="Calibri" w:hAnsi="Calibri"/>
          <w:color w:val="00B050"/>
          <w:sz w:val="22"/>
          <w:szCs w:val="22"/>
        </w:rPr>
        <w:t>1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do</w:t>
      </w:r>
      <w:r w:rsidRPr="00164C71">
        <w:rPr>
          <w:rFonts w:ascii="Calibri" w:hAnsi="Calibri"/>
          <w:color w:val="00B050"/>
          <w:sz w:val="22"/>
          <w:szCs w:val="22"/>
        </w:rPr>
        <w:t>-</w:t>
      </w:r>
      <w:r w:rsidR="00166956">
        <w:rPr>
          <w:rFonts w:ascii="Calibri" w:hAnsi="Calibri"/>
          <w:color w:val="00B050"/>
          <w:sz w:val="22"/>
          <w:szCs w:val="22"/>
        </w:rPr>
        <w:t>8</w:t>
      </w:r>
      <w:r w:rsidR="0034476E" w:rsidRPr="00164C71">
        <w:rPr>
          <w:rFonts w:ascii="Calibri" w:hAnsi="Calibri"/>
          <w:color w:val="00B050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B050"/>
          <w:sz w:val="22"/>
          <w:szCs w:val="22"/>
        </w:rPr>
        <w:t>(naloge imenovanega zdravnik</w:t>
      </w:r>
      <w:r w:rsidR="00A81507" w:rsidRPr="00164C71">
        <w:rPr>
          <w:rFonts w:ascii="Calibri" w:hAnsi="Calibri" w:cs="Calibri"/>
          <w:color w:val="00B050"/>
          <w:sz w:val="22"/>
          <w:szCs w:val="22"/>
        </w:rPr>
        <w:t>a</w:t>
      </w:r>
      <w:r w:rsidR="0041011E">
        <w:rPr>
          <w:rFonts w:ascii="Calibri" w:hAnsi="Calibri" w:cs="Calibri"/>
          <w:color w:val="00B050"/>
          <w:sz w:val="22"/>
          <w:szCs w:val="22"/>
        </w:rPr>
        <w:t>, zdravnika -člana zdravstvene komisije in zdravnike izvedenca</w:t>
      </w:r>
      <w:r w:rsidR="00CC390B">
        <w:rPr>
          <w:rFonts w:ascii="Calibri" w:hAnsi="Calibri" w:cs="Calibri"/>
          <w:color w:val="00B050"/>
          <w:sz w:val="22"/>
          <w:szCs w:val="22"/>
        </w:rPr>
        <w:t>)</w:t>
      </w:r>
      <w:r w:rsidRPr="00164C71">
        <w:rPr>
          <w:rFonts w:ascii="Calibri" w:hAnsi="Calibri" w:cs="Calibri"/>
          <w:color w:val="00B050"/>
          <w:sz w:val="22"/>
          <w:szCs w:val="22"/>
        </w:rPr>
        <w:t xml:space="preserve"> </w:t>
      </w:r>
      <w:bookmarkEnd w:id="24"/>
      <w:r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Pr="00E4188D">
        <w:rPr>
          <w:rFonts w:ascii="Calibri" w:hAnsi="Calibri"/>
          <w:color w:val="000000"/>
          <w:sz w:val="22"/>
          <w:szCs w:val="22"/>
        </w:rPr>
        <w:t>.</w:t>
      </w:r>
    </w:p>
    <w:p w14:paraId="2AF46D23" w14:textId="1EB58688" w:rsidR="00B85336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5" w:name="_Hlk22035360"/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ta </w:t>
      </w:r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kader.</w:t>
      </w:r>
    </w:p>
    <w:p w14:paraId="34F6D7B7" w14:textId="4EA4E671" w:rsidR="00FA2C68" w:rsidRPr="00E4188D" w:rsidRDefault="00FA2C68" w:rsidP="00FA2C68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>oz. po drugih utemeljenih razlogih naročnika kot sta gospodarna poraba sredstev ali pretekle izkušnje naročnika s ponudnikom.</w:t>
      </w:r>
    </w:p>
    <w:bookmarkEnd w:id="25"/>
    <w:p w14:paraId="46FD951D" w14:textId="5B007761" w:rsidR="00AD00B7" w:rsidRPr="00164C71" w:rsidRDefault="005B55F3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6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6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7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7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22D906FA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8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lastRenderedPageBreak/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A412EF2" w14:textId="5B0AA185" w:rsidR="00E4188D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41E34A07" w14:textId="77777777" w:rsidR="00CC390B" w:rsidRPr="00164C71" w:rsidRDefault="00CC390B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8" w:name="_Hlk115939164"/>
      <w:bookmarkStart w:id="29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8"/>
      <w:r w:rsidRPr="00164C71">
        <w:rPr>
          <w:rFonts w:ascii="Calibri" w:hAnsi="Calibri" w:cs="Calibri"/>
          <w:sz w:val="22"/>
          <w:szCs w:val="22"/>
        </w:rPr>
        <w:t>po ZUTD</w:t>
      </w:r>
      <w:bookmarkEnd w:id="29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AD76F61" w14:textId="72DFFA2A" w:rsidR="0002039D" w:rsidRPr="00164C71" w:rsidRDefault="00E4188D" w:rsidP="00E4188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p w14:paraId="177026CE" w14:textId="5FFDAAEB" w:rsidR="00F63CD6" w:rsidRPr="00164C71" w:rsidRDefault="00F63CD6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192D503" w14:textId="77777777" w:rsidR="00E4188D" w:rsidRPr="00164C71" w:rsidRDefault="00E4188D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bookmarkEnd w:id="23"/>
    <w:p w14:paraId="169D3E5F" w14:textId="3DB7AF28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608175DC" w14:textId="7BC15159" w:rsidR="00CC2872" w:rsidRPr="00164C71" w:rsidRDefault="004638C7" w:rsidP="004C0B6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50D0A7BE" w14:textId="77777777" w:rsidR="00061C0B" w:rsidRPr="00164C71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40D904" w14:textId="77777777" w:rsidR="00061C0B" w:rsidRPr="00164C71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0E495917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170929E4" w14:textId="4AB2895F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77777777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izvedenke, ipd.).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79374F42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 da se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2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2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</w:num>
  <w:num w:numId="2">
    <w:abstractNumId w:val="0"/>
  </w:num>
  <w:num w:numId="3">
    <w:abstractNumId w:val="34"/>
  </w:num>
  <w:num w:numId="4">
    <w:abstractNumId w:val="22"/>
  </w:num>
  <w:num w:numId="5">
    <w:abstractNumId w:val="13"/>
  </w:num>
  <w:num w:numId="6">
    <w:abstractNumId w:val="24"/>
  </w:num>
  <w:num w:numId="7">
    <w:abstractNumId w:val="14"/>
  </w:num>
  <w:num w:numId="8">
    <w:abstractNumId w:val="2"/>
  </w:num>
  <w:num w:numId="9">
    <w:abstractNumId w:val="3"/>
  </w:num>
  <w:num w:numId="10">
    <w:abstractNumId w:val="8"/>
  </w:num>
  <w:num w:numId="11">
    <w:abstractNumId w:val="15"/>
  </w:num>
  <w:num w:numId="12">
    <w:abstractNumId w:val="32"/>
  </w:num>
  <w:num w:numId="13">
    <w:abstractNumId w:val="17"/>
  </w:num>
  <w:num w:numId="14">
    <w:abstractNumId w:val="33"/>
  </w:num>
  <w:num w:numId="15">
    <w:abstractNumId w:val="28"/>
  </w:num>
  <w:num w:numId="16">
    <w:abstractNumId w:val="7"/>
  </w:num>
  <w:num w:numId="17">
    <w:abstractNumId w:val="26"/>
  </w:num>
  <w:num w:numId="18">
    <w:abstractNumId w:val="12"/>
  </w:num>
  <w:num w:numId="19">
    <w:abstractNumId w:val="18"/>
  </w:num>
  <w:num w:numId="20">
    <w:abstractNumId w:val="27"/>
  </w:num>
  <w:num w:numId="21">
    <w:abstractNumId w:val="25"/>
  </w:num>
  <w:num w:numId="22">
    <w:abstractNumId w:val="1"/>
  </w:num>
  <w:num w:numId="23">
    <w:abstractNumId w:val="21"/>
  </w:num>
  <w:num w:numId="24">
    <w:abstractNumId w:val="30"/>
  </w:num>
  <w:num w:numId="25">
    <w:abstractNumId w:val="19"/>
  </w:num>
  <w:num w:numId="26">
    <w:abstractNumId w:val="6"/>
  </w:num>
  <w:num w:numId="27">
    <w:abstractNumId w:val="23"/>
  </w:num>
  <w:num w:numId="28">
    <w:abstractNumId w:val="29"/>
  </w:num>
  <w:num w:numId="29">
    <w:abstractNumId w:val="4"/>
  </w:num>
  <w:num w:numId="30">
    <w:abstractNumId w:val="9"/>
  </w:num>
  <w:num w:numId="31">
    <w:abstractNumId w:val="16"/>
  </w:num>
  <w:num w:numId="32">
    <w:abstractNumId w:val="31"/>
  </w:num>
  <w:num w:numId="33">
    <w:abstractNumId w:val="10"/>
  </w:num>
  <w:num w:numId="34">
    <w:abstractNumId w:val="20"/>
  </w:num>
  <w:num w:numId="3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4959</TotalTime>
  <Pages>6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13836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89</cp:revision>
  <cp:lastPrinted>2022-01-06T08:45:00Z</cp:lastPrinted>
  <dcterms:created xsi:type="dcterms:W3CDTF">2021-12-15T09:28:00Z</dcterms:created>
  <dcterms:modified xsi:type="dcterms:W3CDTF">2023-01-23T09:36:00Z</dcterms:modified>
</cp:coreProperties>
</file>